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A8FEA" w14:textId="77777777" w:rsidR="00AD4DCF" w:rsidRDefault="00AD4DCF" w:rsidP="00AD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BYSSHOP, junior</w:t>
      </w:r>
      <w:r>
        <w:rPr>
          <w:rFonts w:ascii="Times New Roman" w:hAnsi="Times New Roman" w:cs="Times New Roman"/>
        </w:rPr>
        <w:t xml:space="preserve">      (fl.1483)</w:t>
      </w:r>
    </w:p>
    <w:p w14:paraId="722FEF9A" w14:textId="77777777" w:rsidR="00AD4DCF" w:rsidRDefault="00AD4DCF" w:rsidP="00AD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Husbandman.</w:t>
      </w:r>
    </w:p>
    <w:p w14:paraId="3407E0DB" w14:textId="77777777" w:rsidR="00AD4DCF" w:rsidRDefault="00AD4DCF" w:rsidP="00AD4DCF">
      <w:pPr>
        <w:rPr>
          <w:rFonts w:ascii="Times New Roman" w:hAnsi="Times New Roman" w:cs="Times New Roman"/>
        </w:rPr>
      </w:pPr>
    </w:p>
    <w:p w14:paraId="2D49F96B" w14:textId="77777777" w:rsidR="00AD4DCF" w:rsidRDefault="00AD4DCF" w:rsidP="00AD4DCF">
      <w:pPr>
        <w:rPr>
          <w:rFonts w:ascii="Times New Roman" w:hAnsi="Times New Roman" w:cs="Times New Roman"/>
        </w:rPr>
      </w:pPr>
    </w:p>
    <w:p w14:paraId="09F238C5" w14:textId="77777777" w:rsidR="00AD4DCF" w:rsidRDefault="00AD4DCF" w:rsidP="00AD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Thomas Crowe of Hingham, Norfolk(q.v.), brought a plaint of debt against</w:t>
      </w:r>
    </w:p>
    <w:p w14:paraId="2C788834" w14:textId="77777777" w:rsidR="00AD4DCF" w:rsidRDefault="00AD4DCF" w:rsidP="00AD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Simon </w:t>
      </w:r>
      <w:proofErr w:type="spellStart"/>
      <w:r>
        <w:rPr>
          <w:rFonts w:ascii="Times New Roman" w:hAnsi="Times New Roman" w:cs="Times New Roman"/>
        </w:rPr>
        <w:t>Alpe</w:t>
      </w:r>
      <w:proofErr w:type="spellEnd"/>
      <w:r>
        <w:rPr>
          <w:rFonts w:ascii="Times New Roman" w:hAnsi="Times New Roman" w:cs="Times New Roman"/>
        </w:rPr>
        <w:t xml:space="preserve"> of Kimberley(q.v.) and Geoffrey </w:t>
      </w:r>
      <w:proofErr w:type="spellStart"/>
      <w:r>
        <w:rPr>
          <w:rFonts w:ascii="Times New Roman" w:hAnsi="Times New Roman" w:cs="Times New Roman"/>
        </w:rPr>
        <w:t>Estwayte</w:t>
      </w:r>
      <w:proofErr w:type="spellEnd"/>
      <w:r>
        <w:rPr>
          <w:rFonts w:ascii="Times New Roman" w:hAnsi="Times New Roman" w:cs="Times New Roman"/>
        </w:rPr>
        <w:t xml:space="preserve"> of Kimberley(q.v.).</w:t>
      </w:r>
    </w:p>
    <w:p w14:paraId="270DF3EE" w14:textId="77777777" w:rsidR="00AD4DCF" w:rsidRDefault="00AD4DCF" w:rsidP="00AD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D53BE69" w14:textId="77777777" w:rsidR="00AD4DCF" w:rsidRDefault="00AD4DCF" w:rsidP="00AD4DCF">
      <w:pPr>
        <w:rPr>
          <w:rFonts w:ascii="Times New Roman" w:hAnsi="Times New Roman" w:cs="Times New Roman"/>
        </w:rPr>
      </w:pPr>
    </w:p>
    <w:p w14:paraId="70BCB0E3" w14:textId="77777777" w:rsidR="00AD4DCF" w:rsidRDefault="00AD4DCF" w:rsidP="00AD4DCF">
      <w:pPr>
        <w:rPr>
          <w:rFonts w:ascii="Times New Roman" w:hAnsi="Times New Roman" w:cs="Times New Roman"/>
        </w:rPr>
      </w:pPr>
    </w:p>
    <w:p w14:paraId="11DAE024" w14:textId="77777777" w:rsidR="00AD4DCF" w:rsidRDefault="00AD4DCF" w:rsidP="00AD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October 2019</w:t>
      </w:r>
    </w:p>
    <w:p w14:paraId="14D5794E" w14:textId="77777777" w:rsidR="006B2F86" w:rsidRPr="00E71FC3" w:rsidRDefault="00AD4DCF" w:rsidP="00E71FC3">
      <w:pPr>
        <w:pStyle w:val="NoSpacing"/>
      </w:pPr>
      <w:bookmarkStart w:id="0" w:name="_GoBack"/>
      <w:bookmarkEnd w:id="0"/>
    </w:p>
    <w:sectPr w:rsidR="006B2F86" w:rsidRPr="00E71FC3" w:rsidSect="00AD4DCF">
      <w:footerReference w:type="default" r:id="rId6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9E4A4" w14:textId="77777777" w:rsidR="00AD4DCF" w:rsidRDefault="00AD4DCF" w:rsidP="00E71FC3">
      <w:r>
        <w:separator/>
      </w:r>
    </w:p>
  </w:endnote>
  <w:endnote w:type="continuationSeparator" w:id="0">
    <w:p w14:paraId="666994AE" w14:textId="77777777" w:rsidR="00AD4DCF" w:rsidRDefault="00AD4D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213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98072" w14:textId="77777777" w:rsidR="00AD4DCF" w:rsidRDefault="00AD4DCF" w:rsidP="00E71FC3">
      <w:r>
        <w:separator/>
      </w:r>
    </w:p>
  </w:footnote>
  <w:footnote w:type="continuationSeparator" w:id="0">
    <w:p w14:paraId="42FA8203" w14:textId="77777777" w:rsidR="00AD4DCF" w:rsidRDefault="00AD4D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DCF"/>
    <w:rsid w:val="001A7C09"/>
    <w:rsid w:val="00577BD5"/>
    <w:rsid w:val="00656CBA"/>
    <w:rsid w:val="006A1F77"/>
    <w:rsid w:val="00733BE7"/>
    <w:rsid w:val="00AB52E8"/>
    <w:rsid w:val="00AD4DC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319A2"/>
  <w15:chartTrackingRefBased/>
  <w15:docId w15:val="{655AC2B5-420A-45F8-919D-4EB2AD298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D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2019-11-11T21:57:00Z</dcterms:created>
  <dcterms:modified xsi:type="dcterms:W3CDTF">2019-11-11T21:58:00Z</dcterms:modified>
</cp:coreProperties>
</file>